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31"/>
        <w:gridCol w:w="1599"/>
        <w:gridCol w:w="1386"/>
        <w:gridCol w:w="1386"/>
      </w:tblGrid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65" w:rsidRDefault="00D32365" w:rsidP="007E51E7">
            <w:r>
              <w:t>Приложение 8</w:t>
            </w:r>
          </w:p>
        </w:tc>
      </w:tr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365" w:rsidRDefault="00D32365" w:rsidP="007E51E7"/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65" w:rsidRDefault="00D32365" w:rsidP="007E51E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65" w:rsidRDefault="00D32365" w:rsidP="0043189E">
            <w:r>
              <w:t xml:space="preserve">от </w:t>
            </w:r>
            <w:r w:rsidR="0043189E">
              <w:t xml:space="preserve">26.02.2021 </w:t>
            </w:r>
            <w:r>
              <w:t>№</w:t>
            </w:r>
            <w:r w:rsidR="0043189E">
              <w:t xml:space="preserve"> 84-652</w:t>
            </w:r>
            <w:r>
              <w:t xml:space="preserve">      </w:t>
            </w:r>
          </w:p>
        </w:tc>
      </w:tr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</w:tr>
      <w:tr w:rsidR="00D32365" w:rsidTr="00D3236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</w:tr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тыс. руб.</w:t>
            </w: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№ п/п</w:t>
            </w:r>
          </w:p>
        </w:tc>
        <w:tc>
          <w:tcPr>
            <w:tcW w:w="9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2021 год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2022 год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2023 год</w:t>
            </w:r>
          </w:p>
        </w:tc>
      </w:tr>
    </w:tbl>
    <w:p w:rsidR="00D32365" w:rsidRPr="00D32365" w:rsidRDefault="00D32365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31"/>
        <w:gridCol w:w="1599"/>
        <w:gridCol w:w="1386"/>
        <w:gridCol w:w="1386"/>
      </w:tblGrid>
      <w:tr w:rsidR="00D32365" w:rsidTr="00D32365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</w:t>
            </w:r>
          </w:p>
        </w:tc>
        <w:tc>
          <w:tcPr>
            <w:tcW w:w="9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5</w:t>
            </w:r>
          </w:p>
        </w:tc>
      </w:tr>
      <w:tr w:rsidR="00D32365" w:rsidTr="00D3236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3 277,3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D32365">
            <w:r>
              <w:t>Строительство объектов инженерной инфраструктуры в пос. Воробьевка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2 277,3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1 895 873,4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364 196,2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3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71 419,4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4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541,7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5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114 271,1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6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114 271,1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7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114 271,1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8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114 271,1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9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997,0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10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330,0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lastRenderedPageBreak/>
              <w:t>11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1 093 580,9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12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68,7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13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850,0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14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180 107,7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267 943,5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15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88 006,6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96 252,7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16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786,9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17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2 100,0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737 081,7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141 640,5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188 010,6</w:t>
            </w: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18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127 193,2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19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Автомобильной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63 640,0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20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89 086,7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21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Андреева Б.Ф. (от дороги по территории с/х «Комбайн» до ул. Питерской)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22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56 113,6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44 325,4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23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23 114,1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20 472,8</w:t>
            </w: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24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134 994,0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74 664,2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25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Михаила Булгакова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88 539,3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22 650,9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167 537,8</w:t>
            </w: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26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Сдобнова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6 720,0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им. Скоморохова Н.М. от ул. им. Муленкова А.П. до ул. им. Братьев Никитиных в Волжском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3 000,0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28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автомобильной дороги по ул. Песочной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29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27 600,0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30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4 979,0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31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 xml:space="preserve"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 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108 101,8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32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участка автомобильной дороги по ул. Вольской (от ул. Большой Садовой до ул. Крайней)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4 292,8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33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4 292,8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2 640 525,2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505 836,7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188 010,6</w:t>
            </w:r>
          </w:p>
        </w:tc>
      </w:tr>
      <w:tr w:rsidR="00D32365" w:rsidTr="00D3236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1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2 044 609,2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2</w:t>
            </w:r>
          </w:p>
        </w:tc>
        <w:tc>
          <w:tcPr>
            <w:tcW w:w="9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365" w:rsidRDefault="00D32365" w:rsidP="007E51E7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2 044 609,2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2 089 609,2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</w:pPr>
            <w:r>
              <w:t>45 000,0</w:t>
            </w:r>
          </w:p>
        </w:tc>
      </w:tr>
      <w:tr w:rsidR="00D32365" w:rsidTr="00D32365">
        <w:trPr>
          <w:cantSplit/>
        </w:trPr>
        <w:tc>
          <w:tcPr>
            <w:tcW w:w="10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365" w:rsidRDefault="00D32365" w:rsidP="007E51E7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4 730 134,4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550 836,7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233 010,6</w:t>
            </w:r>
          </w:p>
        </w:tc>
      </w:tr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r>
              <w:t xml:space="preserve"> </w:t>
            </w:r>
          </w:p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</w:tr>
      <w:tr w:rsidR="00D32365" w:rsidTr="00D3236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65" w:rsidRDefault="00D32365" w:rsidP="007E51E7"/>
        </w:tc>
      </w:tr>
    </w:tbl>
    <w:p w:rsidR="00E2598B" w:rsidRPr="00D32365" w:rsidRDefault="00E2598B" w:rsidP="00D32365"/>
    <w:sectPr w:rsidR="00E2598B" w:rsidRPr="00D32365" w:rsidSect="00D3236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D77" w:rsidRDefault="00F30D77" w:rsidP="00D32365">
      <w:r>
        <w:separator/>
      </w:r>
    </w:p>
  </w:endnote>
  <w:endnote w:type="continuationSeparator" w:id="1">
    <w:p w:rsidR="00F30D77" w:rsidRDefault="00F30D77" w:rsidP="00D32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D77" w:rsidRDefault="00F30D77" w:rsidP="00D32365">
      <w:r>
        <w:separator/>
      </w:r>
    </w:p>
  </w:footnote>
  <w:footnote w:type="continuationSeparator" w:id="1">
    <w:p w:rsidR="00F30D77" w:rsidRDefault="00F30D77" w:rsidP="00D323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365" w:rsidRDefault="00121B13" w:rsidP="007C35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3236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2365" w:rsidRDefault="00D323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365" w:rsidRDefault="00121B13" w:rsidP="007C35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3236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189E">
      <w:rPr>
        <w:rStyle w:val="a7"/>
        <w:noProof/>
      </w:rPr>
      <w:t>3</w:t>
    </w:r>
    <w:r>
      <w:rPr>
        <w:rStyle w:val="a7"/>
      </w:rPr>
      <w:fldChar w:fldCharType="end"/>
    </w:r>
  </w:p>
  <w:p w:rsidR="00D32365" w:rsidRDefault="00D323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32365"/>
    <w:rsid w:val="00121B13"/>
    <w:rsid w:val="002C3F39"/>
    <w:rsid w:val="0043189E"/>
    <w:rsid w:val="004E2173"/>
    <w:rsid w:val="006808C6"/>
    <w:rsid w:val="0070598A"/>
    <w:rsid w:val="0079061A"/>
    <w:rsid w:val="008A4DFD"/>
    <w:rsid w:val="00A24CAF"/>
    <w:rsid w:val="00B912FD"/>
    <w:rsid w:val="00D32365"/>
    <w:rsid w:val="00DF21E9"/>
    <w:rsid w:val="00E2598B"/>
    <w:rsid w:val="00F30D77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23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2365"/>
  </w:style>
  <w:style w:type="paragraph" w:styleId="a5">
    <w:name w:val="footer"/>
    <w:basedOn w:val="a"/>
    <w:link w:val="a6"/>
    <w:uiPriority w:val="99"/>
    <w:semiHidden/>
    <w:unhideWhenUsed/>
    <w:rsid w:val="00D323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2365"/>
  </w:style>
  <w:style w:type="character" w:styleId="a7">
    <w:name w:val="page number"/>
    <w:basedOn w:val="a0"/>
    <w:uiPriority w:val="99"/>
    <w:semiHidden/>
    <w:unhideWhenUsed/>
    <w:rsid w:val="00D323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9</TotalTime>
  <Pages>1</Pages>
  <Words>911</Words>
  <Characters>5194</Characters>
  <Application>Microsoft Office Word</Application>
  <DocSecurity>0</DocSecurity>
  <Lines>43</Lines>
  <Paragraphs>12</Paragraphs>
  <ScaleCrop>false</ScaleCrop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6</cp:revision>
  <cp:lastPrinted>2021-02-26T06:02:00Z</cp:lastPrinted>
  <dcterms:created xsi:type="dcterms:W3CDTF">2021-02-19T11:04:00Z</dcterms:created>
  <dcterms:modified xsi:type="dcterms:W3CDTF">2021-02-26T06:02:00Z</dcterms:modified>
</cp:coreProperties>
</file>